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01E7F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01E7F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01E7F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01E7F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C93BE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11091/036-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401E7F">
          <w:t>18.11.2016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401E7F" w:rsidRPr="00401E7F">
          <w:rPr>
            <w:bCs/>
          </w:rPr>
          <w:t>24</w:t>
        </w:r>
        <w:r w:rsidR="00401E7F">
          <w:rPr>
            <w:b/>
          </w:rPr>
          <w:t>.11.2016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C93BE6" w:rsidRPr="00C93BE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C93BE6" w:rsidRPr="00C93BE6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C93BE6" w:rsidRPr="00C93BE6">
          <w:rPr>
            <w:rStyle w:val="aa"/>
          </w:rPr>
          <w:t xml:space="preserve"> Административно-хозяйственный персонал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C93BE6" w:rsidRPr="00C93BE6">
          <w:rPr>
            <w:u w:val="single"/>
          </w:rPr>
          <w:t xml:space="preserve"> 11091/036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C93BE6" w:rsidRPr="00C93BE6">
          <w:rPr>
            <w:rStyle w:val="aa"/>
          </w:rPr>
          <w:t xml:space="preserve"> Слесарь-электрик </w:t>
        </w:r>
        <w:r w:rsidR="00C93BE6" w:rsidRPr="00C93BE6">
          <w:rPr>
            <w:u w:val="single"/>
          </w:rPr>
          <w:t xml:space="preserve">по ремонту электрооборудования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C93BE6" w:rsidRPr="00C93BE6">
          <w:rPr>
            <w:rStyle w:val="aa"/>
          </w:rPr>
          <w:t xml:space="preserve"> 18590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C93BE6" w:rsidRPr="00C93BE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C52153" w:rsidP="00AD14A4">
      <w:fldSimple w:instr=" DOCVARIABLE izm_nd_new \* MERGEFORMAT ">
        <w:r w:rsidR="00401E7F" w:rsidRPr="00401E7F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01E7F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01E7F" w:rsidRPr="00401E7F" w:rsidRDefault="00401E7F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01E7F">
              <w:rPr>
                <w:b/>
              </w:rPr>
              <w:t>Территория</w:t>
            </w:r>
          </w:p>
        </w:tc>
        <w:tc>
          <w:tcPr>
            <w:tcW w:w="1701" w:type="dxa"/>
            <w:vAlign w:val="center"/>
          </w:tcPr>
          <w:p w:rsidR="00401E7F" w:rsidRPr="00F27D93" w:rsidRDefault="00401E7F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01E7F" w:rsidRPr="00F27D93" w:rsidRDefault="00401E7F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01E7F" w:rsidRPr="00F27D93" w:rsidRDefault="00401E7F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01E7F" w:rsidRPr="00F27D93" w:rsidRDefault="00401E7F" w:rsidP="00745D40">
            <w:pPr>
              <w:pStyle w:val="a8"/>
            </w:pPr>
            <w:r>
              <w:t>60</w:t>
            </w:r>
          </w:p>
        </w:tc>
      </w:tr>
      <w:tr w:rsidR="00401E7F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01E7F" w:rsidRPr="00401E7F" w:rsidRDefault="00401E7F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01E7F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01E7F" w:rsidRPr="00F27D93" w:rsidRDefault="00401E7F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01E7F" w:rsidRPr="00F27D93" w:rsidRDefault="00401E7F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01E7F" w:rsidRPr="00F27D93" w:rsidRDefault="00401E7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01E7F" w:rsidRDefault="00401E7F" w:rsidP="00745D40">
            <w:pPr>
              <w:pStyle w:val="a8"/>
            </w:pPr>
          </w:p>
        </w:tc>
      </w:tr>
      <w:tr w:rsidR="00401E7F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01E7F" w:rsidRPr="00401E7F" w:rsidRDefault="00401E7F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01E7F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01E7F" w:rsidRDefault="00401E7F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01E7F" w:rsidRDefault="00401E7F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01E7F" w:rsidRDefault="00401E7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01E7F" w:rsidRDefault="00401E7F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401E7F" w:rsidRPr="00401E7F">
          <w:rPr>
            <w:bCs/>
          </w:rPr>
          <w:t>-</w:t>
        </w:r>
        <w:r w:rsidR="00401E7F" w:rsidRPr="00401E7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401E7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01E7F" w:rsidTr="00401E7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01E7F" w:rsidRDefault="00401E7F" w:rsidP="00AA46ED">
            <w:pPr>
              <w:pStyle w:val="a8"/>
            </w:pPr>
            <w:r w:rsidRPr="00401E7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01E7F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01E7F" w:rsidRDefault="00401E7F" w:rsidP="00AA46ED">
            <w:pPr>
              <w:pStyle w:val="a8"/>
            </w:pPr>
            <w:r w:rsidRPr="00401E7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01E7F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01E7F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01E7F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01E7F" w:rsidRDefault="00401E7F" w:rsidP="00AA46ED">
            <w:pPr>
              <w:pStyle w:val="a8"/>
            </w:pPr>
            <w:r w:rsidRPr="00401E7F">
              <w:t>Митяева Ольга Александровна</w:t>
            </w:r>
          </w:p>
        </w:tc>
      </w:tr>
      <w:tr w:rsidR="00AA46ED" w:rsidRPr="00401E7F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01E7F" w:rsidRDefault="00401E7F" w:rsidP="00AA46ED">
            <w:pPr>
              <w:pStyle w:val="a8"/>
              <w:rPr>
                <w:b/>
                <w:vertAlign w:val="superscript"/>
              </w:rPr>
            </w:pPr>
            <w:r w:rsidRPr="00401E7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01E7F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01E7F" w:rsidRDefault="00401E7F" w:rsidP="00AA46ED">
            <w:pPr>
              <w:pStyle w:val="a8"/>
              <w:rPr>
                <w:b/>
                <w:vertAlign w:val="superscript"/>
              </w:rPr>
            </w:pPr>
            <w:r w:rsidRPr="00401E7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01E7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01E7F" w:rsidRDefault="00401E7F" w:rsidP="00AA46ED">
            <w:pPr>
              <w:pStyle w:val="a8"/>
              <w:rPr>
                <w:b/>
                <w:vertAlign w:val="superscript"/>
              </w:rPr>
            </w:pPr>
            <w:r w:rsidRPr="00401E7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01E7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01E7F" w:rsidRDefault="00401E7F" w:rsidP="00AA46ED">
            <w:pPr>
              <w:pStyle w:val="a8"/>
              <w:rPr>
                <w:b/>
                <w:vertAlign w:val="superscript"/>
              </w:rPr>
            </w:pPr>
            <w:r w:rsidRPr="00401E7F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E7F" w:rsidRDefault="00401E7F" w:rsidP="0076042D">
      <w:pPr>
        <w:pStyle w:val="a9"/>
      </w:pPr>
      <w:r>
        <w:separator/>
      </w:r>
    </w:p>
  </w:endnote>
  <w:endnote w:type="continuationSeparator" w:id="0">
    <w:p w:rsidR="00401E7F" w:rsidRDefault="00401E7F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C93BE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11091/036-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C52153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C52153" w:rsidRPr="00751B84">
            <w:rPr>
              <w:rStyle w:val="ad"/>
              <w:sz w:val="20"/>
              <w:szCs w:val="20"/>
            </w:rPr>
            <w:fldChar w:fldCharType="separate"/>
          </w:r>
          <w:r w:rsidR="00C93BE6">
            <w:rPr>
              <w:rStyle w:val="ad"/>
              <w:noProof/>
              <w:sz w:val="20"/>
              <w:szCs w:val="20"/>
            </w:rPr>
            <w:t>1</w:t>
          </w:r>
          <w:r w:rsidR="00C52153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93BE6" w:rsidRPr="00C93BE6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E7F" w:rsidRDefault="00401E7F" w:rsidP="0076042D">
      <w:pPr>
        <w:pStyle w:val="a9"/>
      </w:pPr>
      <w:r>
        <w:separator/>
      </w:r>
    </w:p>
  </w:footnote>
  <w:footnote w:type="continuationSeparator" w:id="0">
    <w:p w:rsidR="00401E7F" w:rsidRDefault="00401E7F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3;  11091/036, 11091/036-1А (11091/036), 11091/036-2А (11091/036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Административно-хозяйственный персонал"/>
    <w:docVar w:name="class" w:val="3.2"/>
    <w:docVar w:name="close_doc_flag" w:val="0"/>
    <w:docVar w:name="co_classes" w:val="   "/>
    <w:docVar w:name="codeok" w:val=" 18590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36- Б "/>
    <w:docVar w:name="oborud" w:val=" Ручной диэлектрический инструмент, ручной электроинструмент, тестеры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E6298461EAC4FE09F2B5B626BFF6A59"/>
    <w:docVar w:name="rm_id" w:val="177"/>
    <w:docVar w:name="rm_name" w:val=" Слесарь-электрик по ремонту электрооборудования "/>
    <w:docVar w:name="rm_number" w:val=" 11091/036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Территория"/>
    <w:docVar w:name="zona_time" w:val="60"/>
  </w:docVars>
  <w:rsids>
    <w:rsidRoot w:val="007E15B4"/>
    <w:rsid w:val="00025683"/>
    <w:rsid w:val="00046815"/>
    <w:rsid w:val="0005566C"/>
    <w:rsid w:val="000D1F5B"/>
    <w:rsid w:val="00110025"/>
    <w:rsid w:val="001429B1"/>
    <w:rsid w:val="001607C8"/>
    <w:rsid w:val="001F4D8D"/>
    <w:rsid w:val="00222B2D"/>
    <w:rsid w:val="00234932"/>
    <w:rsid w:val="00240A51"/>
    <w:rsid w:val="002E55C6"/>
    <w:rsid w:val="00305B2F"/>
    <w:rsid w:val="00367816"/>
    <w:rsid w:val="003876C3"/>
    <w:rsid w:val="003C24DB"/>
    <w:rsid w:val="0040104A"/>
    <w:rsid w:val="00401E7F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7E15B4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52153"/>
    <w:rsid w:val="00C93BE6"/>
    <w:rsid w:val="00CE3307"/>
    <w:rsid w:val="00CF2E61"/>
    <w:rsid w:val="00D76DF8"/>
    <w:rsid w:val="00DB5302"/>
    <w:rsid w:val="00DD6B1F"/>
    <w:rsid w:val="00DF11E6"/>
    <w:rsid w:val="00E124F4"/>
    <w:rsid w:val="00E36337"/>
    <w:rsid w:val="00E619D3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2016-11-24T12:13:00Z</dcterms:created>
  <dcterms:modified xsi:type="dcterms:W3CDTF">2016-11-25T06:29:00Z</dcterms:modified>
</cp:coreProperties>
</file>